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Machalinus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LEDBURY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Monk of Little Malvern.</w:t>
      </w:r>
      <w:bookmarkStart w:id="0" w:name="_GoBack"/>
      <w:bookmarkEnd w:id="0"/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56" w:rsidRDefault="00890156" w:rsidP="00890156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Jun.1449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p.14)</w:t>
      </w:r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90156" w:rsidRDefault="00890156" w:rsidP="008901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</w:p>
    <w:sectPr w:rsidR="00DD5B8A" w:rsidRPr="008901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156" w:rsidRDefault="00890156" w:rsidP="00564E3C">
      <w:pPr>
        <w:spacing w:after="0" w:line="240" w:lineRule="auto"/>
      </w:pPr>
      <w:r>
        <w:separator/>
      </w:r>
    </w:p>
  </w:endnote>
  <w:endnote w:type="continuationSeparator" w:id="0">
    <w:p w:rsidR="00890156" w:rsidRDefault="0089015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90156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156" w:rsidRDefault="00890156" w:rsidP="00564E3C">
      <w:pPr>
        <w:spacing w:after="0" w:line="240" w:lineRule="auto"/>
      </w:pPr>
      <w:r>
        <w:separator/>
      </w:r>
    </w:p>
  </w:footnote>
  <w:footnote w:type="continuationSeparator" w:id="0">
    <w:p w:rsidR="00890156" w:rsidRDefault="0089015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56"/>
    <w:rsid w:val="00372DC6"/>
    <w:rsid w:val="00564E3C"/>
    <w:rsid w:val="0064591D"/>
    <w:rsid w:val="0089015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77B17"/>
  <w15:chartTrackingRefBased/>
  <w15:docId w15:val="{B2797ED8-3E16-4BB9-A6A1-AC73EA35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2016-01-16T16:10:00Z</dcterms:created>
  <dcterms:modified xsi:type="dcterms:W3CDTF">2016-01-16T16:12:00Z</dcterms:modified>
</cp:coreProperties>
</file>